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8363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NOKE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616248FA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Weaver.</w:t>
      </w:r>
    </w:p>
    <w:p w14:paraId="12967AC3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F03972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D8A380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John, 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Llantony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him, Philip</w:t>
      </w:r>
    </w:p>
    <w:p w14:paraId="7D056493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Mower of Gloucester(q.v.),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Kemmerton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Gloucester(q.v.),</w:t>
      </w:r>
    </w:p>
    <w:p w14:paraId="52F05E00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Martyn of Gloucester(q.v.) and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Gloucester(q.v.).</w:t>
      </w:r>
    </w:p>
    <w:p w14:paraId="6A5316EA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0A304F3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018E01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B1B141" w14:textId="77777777" w:rsidR="006A5448" w:rsidRDefault="006A5448" w:rsidP="006A54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2022</w:t>
      </w:r>
    </w:p>
    <w:p w14:paraId="7C92FA8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4E7C" w14:textId="77777777" w:rsidR="006A5448" w:rsidRDefault="006A5448" w:rsidP="009139A6">
      <w:r>
        <w:separator/>
      </w:r>
    </w:p>
  </w:endnote>
  <w:endnote w:type="continuationSeparator" w:id="0">
    <w:p w14:paraId="568A2824" w14:textId="77777777" w:rsidR="006A5448" w:rsidRDefault="006A54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314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A8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60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1C085" w14:textId="77777777" w:rsidR="006A5448" w:rsidRDefault="006A5448" w:rsidP="009139A6">
      <w:r>
        <w:separator/>
      </w:r>
    </w:p>
  </w:footnote>
  <w:footnote w:type="continuationSeparator" w:id="0">
    <w:p w14:paraId="5134C62B" w14:textId="77777777" w:rsidR="006A5448" w:rsidRDefault="006A54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1BC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4C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4F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448"/>
    <w:rsid w:val="000666E0"/>
    <w:rsid w:val="002510B7"/>
    <w:rsid w:val="005C130B"/>
    <w:rsid w:val="006A544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E3FDD"/>
  <w15:chartTrackingRefBased/>
  <w15:docId w15:val="{5AB2BEE2-1495-4E3A-9F43-12CD27494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54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2022-07-14T15:38:00Z</dcterms:created>
  <dcterms:modified xsi:type="dcterms:W3CDTF">2022-07-14T15:39:00Z</dcterms:modified>
</cp:coreProperties>
</file>